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</w:pPr>
      <w:r>
        <w:rPr>
          <w:rFonts w:hint="eastAsia" w:ascii="宋体" w:hAns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  <w:t>共青团武昌理工学院影视传媒学院委员会文件</w:t>
      </w:r>
    </w:p>
    <w:p>
      <w:pPr>
        <w:widowControl/>
        <w:spacing w:line="300" w:lineRule="exact"/>
        <w:jc w:val="center"/>
        <w:rPr>
          <w:rFonts w:ascii="仿宋" w:hAnsi="仿宋" w:eastAsia="仿宋" w:cs="宋体"/>
          <w:color w:val="FF0000"/>
          <w:spacing w:val="-20"/>
          <w:w w:val="30"/>
          <w:kern w:val="144"/>
          <w:position w:val="-2"/>
          <w:sz w:val="52"/>
          <w:szCs w:val="52"/>
        </w:rPr>
      </w:pPr>
      <w:r>
        <w:rPr>
          <w:rFonts w:hint="eastAsia" w:ascii="宋体" w:hAnsi="宋体" w:cs="宋体"/>
          <w:color w:val="000000"/>
          <w:sz w:val="30"/>
          <w:szCs w:val="30"/>
        </w:rPr>
        <w:t>团字﹝</w:t>
      </w:r>
      <w:r>
        <w:rPr>
          <w:rFonts w:ascii="宋体" w:hAnsi="宋体" w:cs="宋体"/>
          <w:color w:val="000000"/>
          <w:sz w:val="30"/>
          <w:szCs w:val="30"/>
        </w:rPr>
        <w:t>20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30"/>
          <w:szCs w:val="30"/>
        </w:rPr>
        <w:t>﹞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08</w:t>
      </w:r>
      <w:r>
        <w:rPr>
          <w:rFonts w:hint="eastAsia" w:ascii="宋体" w:hAnsi="宋体" w:cs="宋体"/>
          <w:color w:val="000000"/>
          <w:sz w:val="30"/>
          <w:szCs w:val="30"/>
        </w:rPr>
        <w:t>号</w:t>
      </w:r>
    </w:p>
    <w:p>
      <w:pPr>
        <w:widowControl/>
        <w:spacing w:line="300" w:lineRule="exact"/>
      </w:pPr>
      <w:r>
        <w:rPr>
          <w:rFonts w:ascii="华文中宋" w:hAnsi="华文中宋" w:eastAsia="华文中宋"/>
          <w:b/>
          <w:color w:val="FF0000"/>
          <w:sz w:val="52"/>
          <w:szCs w:val="52"/>
          <w:u w:val="single"/>
        </w:rPr>
        <w:t xml:space="preserve">                                  </w:t>
      </w:r>
      <w:r>
        <w:rPr>
          <w:rFonts w:ascii="宋体" w:hAnsi="宋体" w:cs="宋体"/>
          <w:b/>
          <w:sz w:val="32"/>
        </w:rPr>
        <w:t xml:space="preserve">                      </w:t>
      </w:r>
    </w:p>
    <w:p>
      <w:pPr>
        <w:pStyle w:val="3"/>
        <w:jc w:val="center"/>
      </w:pPr>
      <w:r>
        <w:rPr>
          <w:rFonts w:hint="eastAsia"/>
        </w:rPr>
        <w:t>关于给</w:t>
      </w:r>
      <w:r>
        <w:rPr>
          <w:rFonts w:hint="eastAsia" w:ascii="Arial" w:hAnsi="Arial"/>
        </w:rPr>
        <w:t>予</w:t>
      </w:r>
      <w:r>
        <w:rPr>
          <w:rFonts w:hint="eastAsia"/>
          <w:lang w:val="en-US" w:eastAsia="zh-CN"/>
        </w:rPr>
        <w:t xml:space="preserve"> 马宏远 </w:t>
      </w:r>
      <w:r>
        <w:rPr>
          <w:rFonts w:hint="eastAsia" w:ascii="Arial" w:hAnsi="Arial"/>
        </w:rPr>
        <w:t>等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名学生通报批评决定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马宏远，影导1901，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20184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94074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；翁浩文，表演1902，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20194697023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刘汝婷，影制1903，20194698018；赵泉周，影制1802，20184698052；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邱政和，影制1805，20184698173；郑茗水，播音1804，20164673034；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陈甜李智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播音1804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20184673120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；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560" w:firstLineChars="20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以上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7名</w:t>
      </w:r>
      <w:r>
        <w:rPr>
          <w:rFonts w:hint="eastAsia" w:ascii="宋体" w:hAnsi="宋体" w:cs="宋体"/>
          <w:sz w:val="28"/>
          <w:szCs w:val="28"/>
        </w:rPr>
        <w:t>同学在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节假日后未按时到校，</w:t>
      </w:r>
      <w:r>
        <w:rPr>
          <w:rFonts w:hint="eastAsia" w:ascii="宋体" w:hAnsi="宋体" w:cs="宋体"/>
          <w:sz w:val="28"/>
          <w:szCs w:val="28"/>
          <w:lang w:eastAsia="zh-CN"/>
        </w:rPr>
        <w:t>早晚自习、上课期间</w:t>
      </w:r>
      <w:r>
        <w:rPr>
          <w:rFonts w:hint="eastAsia" w:ascii="宋体" w:hAnsi="宋体" w:cs="宋体"/>
          <w:sz w:val="28"/>
          <w:szCs w:val="28"/>
        </w:rPr>
        <w:t>无故</w:t>
      </w:r>
      <w:r>
        <w:rPr>
          <w:rFonts w:hint="eastAsia" w:ascii="宋体" w:hAnsi="宋体" w:cs="宋体"/>
          <w:sz w:val="28"/>
          <w:szCs w:val="28"/>
          <w:lang w:eastAsia="zh-CN"/>
        </w:rPr>
        <w:t>旷到，</w:t>
      </w:r>
      <w:r>
        <w:rPr>
          <w:rFonts w:hint="eastAsia" w:ascii="宋体" w:hAnsi="宋体" w:cs="宋体"/>
          <w:sz w:val="28"/>
          <w:szCs w:val="28"/>
        </w:rPr>
        <w:t>违纪违规，为了加强学风，严肃校风，根据《武昌理工学院学生素质测评违规处理办法》相关规定，经学院研究决定：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给予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马宏远</w:t>
      </w:r>
      <w:r>
        <w:rPr>
          <w:rFonts w:hint="eastAsia" w:ascii="宋体" w:hAnsi="宋体" w:eastAsia="宋体" w:cs="宋体"/>
          <w:sz w:val="28"/>
          <w:szCs w:val="28"/>
        </w:rPr>
        <w:t>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名学生通报批评决定。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共青团武昌理工学院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影视传媒学院委员会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rFonts w:hint="eastAsia"/>
          <w:sz w:val="28"/>
          <w:szCs w:val="28"/>
          <w:lang w:val="en-US" w:eastAsia="zh-CN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D7590"/>
    <w:rsid w:val="001475A9"/>
    <w:rsid w:val="002856DD"/>
    <w:rsid w:val="00564C26"/>
    <w:rsid w:val="008D354A"/>
    <w:rsid w:val="00B22E2B"/>
    <w:rsid w:val="00B91058"/>
    <w:rsid w:val="01016B62"/>
    <w:rsid w:val="020F2801"/>
    <w:rsid w:val="02DE3A08"/>
    <w:rsid w:val="03070DDE"/>
    <w:rsid w:val="03355215"/>
    <w:rsid w:val="038F509C"/>
    <w:rsid w:val="03946C92"/>
    <w:rsid w:val="03D80D6D"/>
    <w:rsid w:val="0483313A"/>
    <w:rsid w:val="048470D6"/>
    <w:rsid w:val="05453B43"/>
    <w:rsid w:val="06BB5D10"/>
    <w:rsid w:val="06E92A02"/>
    <w:rsid w:val="06F04A1B"/>
    <w:rsid w:val="0729238D"/>
    <w:rsid w:val="07AB527A"/>
    <w:rsid w:val="07AC6843"/>
    <w:rsid w:val="08585687"/>
    <w:rsid w:val="08D84D7F"/>
    <w:rsid w:val="0A1D3579"/>
    <w:rsid w:val="0A710A5D"/>
    <w:rsid w:val="0A9C4F43"/>
    <w:rsid w:val="0AE3193B"/>
    <w:rsid w:val="0B33745E"/>
    <w:rsid w:val="0BA6283B"/>
    <w:rsid w:val="0C7C1DE3"/>
    <w:rsid w:val="0D256FC7"/>
    <w:rsid w:val="0D5A0FAC"/>
    <w:rsid w:val="0D9F0624"/>
    <w:rsid w:val="0DAA2213"/>
    <w:rsid w:val="0E4E7400"/>
    <w:rsid w:val="0E65415C"/>
    <w:rsid w:val="0EB21D0D"/>
    <w:rsid w:val="0EEE5AEC"/>
    <w:rsid w:val="0F0A2501"/>
    <w:rsid w:val="10632E4B"/>
    <w:rsid w:val="10817F08"/>
    <w:rsid w:val="11671C0C"/>
    <w:rsid w:val="120C727C"/>
    <w:rsid w:val="12436C48"/>
    <w:rsid w:val="12B12D9C"/>
    <w:rsid w:val="133A7FFD"/>
    <w:rsid w:val="14D60242"/>
    <w:rsid w:val="14FE6CD1"/>
    <w:rsid w:val="162E6FCA"/>
    <w:rsid w:val="164A6740"/>
    <w:rsid w:val="167402C2"/>
    <w:rsid w:val="16BF1950"/>
    <w:rsid w:val="16C54FDA"/>
    <w:rsid w:val="175D45AF"/>
    <w:rsid w:val="178C5849"/>
    <w:rsid w:val="17AC3DF6"/>
    <w:rsid w:val="17D63250"/>
    <w:rsid w:val="18205083"/>
    <w:rsid w:val="191F22F3"/>
    <w:rsid w:val="19631E3A"/>
    <w:rsid w:val="19CC0030"/>
    <w:rsid w:val="19E96B74"/>
    <w:rsid w:val="1A1D4B9F"/>
    <w:rsid w:val="1A413E5B"/>
    <w:rsid w:val="1C3123C0"/>
    <w:rsid w:val="1D645B5C"/>
    <w:rsid w:val="1D9A35D9"/>
    <w:rsid w:val="1E0C1FB6"/>
    <w:rsid w:val="1E5B76BA"/>
    <w:rsid w:val="1E782DBE"/>
    <w:rsid w:val="1F402D78"/>
    <w:rsid w:val="20286D93"/>
    <w:rsid w:val="208575C6"/>
    <w:rsid w:val="20F93015"/>
    <w:rsid w:val="21040847"/>
    <w:rsid w:val="2257433B"/>
    <w:rsid w:val="227E5105"/>
    <w:rsid w:val="22F73186"/>
    <w:rsid w:val="238220FB"/>
    <w:rsid w:val="240D7590"/>
    <w:rsid w:val="25006A48"/>
    <w:rsid w:val="25EB31F0"/>
    <w:rsid w:val="26740C41"/>
    <w:rsid w:val="26A365FB"/>
    <w:rsid w:val="26F52821"/>
    <w:rsid w:val="26FA0128"/>
    <w:rsid w:val="27D9067E"/>
    <w:rsid w:val="27F06163"/>
    <w:rsid w:val="28266FD6"/>
    <w:rsid w:val="28D06E8C"/>
    <w:rsid w:val="28FD71AE"/>
    <w:rsid w:val="29692ECF"/>
    <w:rsid w:val="2AEC7B6F"/>
    <w:rsid w:val="2B7C2CA9"/>
    <w:rsid w:val="2BC842FA"/>
    <w:rsid w:val="2CDA58FD"/>
    <w:rsid w:val="2EEC1844"/>
    <w:rsid w:val="2F5074CA"/>
    <w:rsid w:val="2F645458"/>
    <w:rsid w:val="2FF662D9"/>
    <w:rsid w:val="3009453D"/>
    <w:rsid w:val="30C0355F"/>
    <w:rsid w:val="312F0B01"/>
    <w:rsid w:val="31747A3E"/>
    <w:rsid w:val="32511BAA"/>
    <w:rsid w:val="331020B9"/>
    <w:rsid w:val="33451E71"/>
    <w:rsid w:val="33DD09A9"/>
    <w:rsid w:val="34887CF0"/>
    <w:rsid w:val="35974C50"/>
    <w:rsid w:val="35B540F7"/>
    <w:rsid w:val="35C20234"/>
    <w:rsid w:val="35F15B69"/>
    <w:rsid w:val="35F54B24"/>
    <w:rsid w:val="365B05F7"/>
    <w:rsid w:val="366424A8"/>
    <w:rsid w:val="3676202C"/>
    <w:rsid w:val="367716CB"/>
    <w:rsid w:val="3702594E"/>
    <w:rsid w:val="382F4499"/>
    <w:rsid w:val="38690589"/>
    <w:rsid w:val="387251FC"/>
    <w:rsid w:val="3A0E6F3B"/>
    <w:rsid w:val="3AD614DD"/>
    <w:rsid w:val="3AD81A7C"/>
    <w:rsid w:val="3AE5157F"/>
    <w:rsid w:val="3BAA4B82"/>
    <w:rsid w:val="3C44305E"/>
    <w:rsid w:val="3DDA7856"/>
    <w:rsid w:val="3EC73F9E"/>
    <w:rsid w:val="3F2C1422"/>
    <w:rsid w:val="3F43327B"/>
    <w:rsid w:val="3FB761B4"/>
    <w:rsid w:val="3FC64103"/>
    <w:rsid w:val="40814598"/>
    <w:rsid w:val="416E5062"/>
    <w:rsid w:val="418610AA"/>
    <w:rsid w:val="42646342"/>
    <w:rsid w:val="43085F84"/>
    <w:rsid w:val="445D5EF1"/>
    <w:rsid w:val="446433BE"/>
    <w:rsid w:val="44F54F91"/>
    <w:rsid w:val="45010C79"/>
    <w:rsid w:val="45943182"/>
    <w:rsid w:val="45F14C28"/>
    <w:rsid w:val="463C42C2"/>
    <w:rsid w:val="46AB28E2"/>
    <w:rsid w:val="46B85F3C"/>
    <w:rsid w:val="46D763DE"/>
    <w:rsid w:val="46E376F7"/>
    <w:rsid w:val="47B273DC"/>
    <w:rsid w:val="49651B1A"/>
    <w:rsid w:val="49DC2D15"/>
    <w:rsid w:val="4A1F2352"/>
    <w:rsid w:val="4A1F5B31"/>
    <w:rsid w:val="4A5A40F2"/>
    <w:rsid w:val="4ABC3F90"/>
    <w:rsid w:val="4BB115F2"/>
    <w:rsid w:val="4C3836EA"/>
    <w:rsid w:val="4DEF3C25"/>
    <w:rsid w:val="4F49198B"/>
    <w:rsid w:val="4F6F50D7"/>
    <w:rsid w:val="4F782520"/>
    <w:rsid w:val="505F4577"/>
    <w:rsid w:val="510B49E5"/>
    <w:rsid w:val="5175306C"/>
    <w:rsid w:val="51896063"/>
    <w:rsid w:val="519B7F5B"/>
    <w:rsid w:val="51E4250F"/>
    <w:rsid w:val="52112D24"/>
    <w:rsid w:val="52463F99"/>
    <w:rsid w:val="52EE1511"/>
    <w:rsid w:val="530B1F6A"/>
    <w:rsid w:val="538763E9"/>
    <w:rsid w:val="54B01E79"/>
    <w:rsid w:val="5558400C"/>
    <w:rsid w:val="559024D9"/>
    <w:rsid w:val="56ED2FB2"/>
    <w:rsid w:val="57EB2C8D"/>
    <w:rsid w:val="583C56F1"/>
    <w:rsid w:val="59541A7A"/>
    <w:rsid w:val="597759CC"/>
    <w:rsid w:val="5B344706"/>
    <w:rsid w:val="5B3536BF"/>
    <w:rsid w:val="5B97494C"/>
    <w:rsid w:val="5B9D0C05"/>
    <w:rsid w:val="5C5213AE"/>
    <w:rsid w:val="5C6F169C"/>
    <w:rsid w:val="5D400CCF"/>
    <w:rsid w:val="5E544511"/>
    <w:rsid w:val="5E5F5AF6"/>
    <w:rsid w:val="5EEA348B"/>
    <w:rsid w:val="5F565E01"/>
    <w:rsid w:val="5F5B6FD2"/>
    <w:rsid w:val="602C49A1"/>
    <w:rsid w:val="606755C4"/>
    <w:rsid w:val="60CA1CDC"/>
    <w:rsid w:val="60EB19A5"/>
    <w:rsid w:val="61570201"/>
    <w:rsid w:val="61DA016A"/>
    <w:rsid w:val="61DD314A"/>
    <w:rsid w:val="627A3072"/>
    <w:rsid w:val="63333262"/>
    <w:rsid w:val="636F44C2"/>
    <w:rsid w:val="64480A24"/>
    <w:rsid w:val="65870E04"/>
    <w:rsid w:val="65EB2104"/>
    <w:rsid w:val="66043C9B"/>
    <w:rsid w:val="670D6CC4"/>
    <w:rsid w:val="672753DF"/>
    <w:rsid w:val="673A4B61"/>
    <w:rsid w:val="67603F25"/>
    <w:rsid w:val="678B2EDC"/>
    <w:rsid w:val="67DF2006"/>
    <w:rsid w:val="688A0942"/>
    <w:rsid w:val="68CA3075"/>
    <w:rsid w:val="68EA543F"/>
    <w:rsid w:val="69771CF2"/>
    <w:rsid w:val="698558C7"/>
    <w:rsid w:val="69F7634A"/>
    <w:rsid w:val="6A880952"/>
    <w:rsid w:val="6AE34838"/>
    <w:rsid w:val="6AE864E4"/>
    <w:rsid w:val="6B4351C3"/>
    <w:rsid w:val="6D54153D"/>
    <w:rsid w:val="6DE1551A"/>
    <w:rsid w:val="6F535407"/>
    <w:rsid w:val="6F7F1DD7"/>
    <w:rsid w:val="6FC87E97"/>
    <w:rsid w:val="706360B4"/>
    <w:rsid w:val="70991EE6"/>
    <w:rsid w:val="710D649A"/>
    <w:rsid w:val="71115B8F"/>
    <w:rsid w:val="716904FE"/>
    <w:rsid w:val="71D60AEE"/>
    <w:rsid w:val="71F94689"/>
    <w:rsid w:val="72B62521"/>
    <w:rsid w:val="72BB4D17"/>
    <w:rsid w:val="74083093"/>
    <w:rsid w:val="74815FD9"/>
    <w:rsid w:val="7571343B"/>
    <w:rsid w:val="75C92EB5"/>
    <w:rsid w:val="760857E1"/>
    <w:rsid w:val="7665218D"/>
    <w:rsid w:val="769F3DC8"/>
    <w:rsid w:val="77402B49"/>
    <w:rsid w:val="775C589E"/>
    <w:rsid w:val="776571DA"/>
    <w:rsid w:val="77753523"/>
    <w:rsid w:val="7807011D"/>
    <w:rsid w:val="789C47F9"/>
    <w:rsid w:val="790F4E28"/>
    <w:rsid w:val="793C335B"/>
    <w:rsid w:val="794677C0"/>
    <w:rsid w:val="797A1E7B"/>
    <w:rsid w:val="79BE1EB2"/>
    <w:rsid w:val="79C91E11"/>
    <w:rsid w:val="79D20F21"/>
    <w:rsid w:val="7B8F57F1"/>
    <w:rsid w:val="7BAB4D22"/>
    <w:rsid w:val="7CA14000"/>
    <w:rsid w:val="7CC12274"/>
    <w:rsid w:val="7D6C5619"/>
    <w:rsid w:val="7D9F42D7"/>
    <w:rsid w:val="7DE81904"/>
    <w:rsid w:val="7E7024D9"/>
    <w:rsid w:val="7E9E31EC"/>
    <w:rsid w:val="7ECC7A6D"/>
    <w:rsid w:val="7F771559"/>
    <w:rsid w:val="7FD72E76"/>
    <w:rsid w:val="7F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1 Char"/>
    <w:basedOn w:val="5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7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629</Words>
  <Characters>1252</Characters>
  <Lines>0</Lines>
  <Paragraphs>0</Paragraphs>
  <TotalTime>10</TotalTime>
  <ScaleCrop>false</ScaleCrop>
  <LinksUpToDate>false</LinksUpToDate>
  <CharactersWithSpaces>1444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2017-04-24T06:09:00Z</dcterms:created>
  <dc:creator>Administrator</dc:creator>
  <cp:lastModifiedBy>木与旻.</cp:lastModifiedBy>
  <cp:lastPrinted>2018-10-14T09:10:00Z</cp:lastPrinted>
  <dcterms:modified xsi:type="dcterms:W3CDTF">2020-10-23T12:59:34Z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